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6B3613B0" w:rsidR="001E41F3" w:rsidRDefault="005E5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E538E">
        <w:rPr>
          <w:b/>
          <w:noProof/>
          <w:sz w:val="24"/>
        </w:rPr>
        <w:t>3GPP TSG-RAN WG4 Meeting #90</w:t>
      </w:r>
      <w:r w:rsidR="006F3A4B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70452" w:rsidRPr="00770452">
        <w:rPr>
          <w:b/>
          <w:i/>
          <w:noProof/>
          <w:sz w:val="28"/>
        </w:rPr>
        <w:t>R4-190</w:t>
      </w:r>
      <w:r w:rsidR="00AE0866">
        <w:rPr>
          <w:b/>
          <w:i/>
          <w:noProof/>
          <w:sz w:val="28"/>
        </w:rPr>
        <w:t>3092</w:t>
      </w:r>
    </w:p>
    <w:p w14:paraId="462DB2FF" w14:textId="46F233BB" w:rsidR="001E41F3" w:rsidRDefault="006F3A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752C60" w:rsidRPr="00752C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52C60" w:rsidRPr="00752C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752C60" w:rsidRPr="00752C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752C60" w:rsidRPr="00752C60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 w:rsidR="00752C60" w:rsidRPr="00752C6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59C939E8" w:rsidR="001E41F3" w:rsidRPr="00410371" w:rsidRDefault="00A85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0452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2E9D2F02" w:rsidR="001E41F3" w:rsidRPr="00410371" w:rsidRDefault="002D0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0035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22F5B1A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0D3A1EA5" w:rsidR="001E41F3" w:rsidRPr="00410371" w:rsidRDefault="007704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B1D92">
              <w:rPr>
                <w:b/>
                <w:noProof/>
                <w:sz w:val="28"/>
              </w:rPr>
              <w:t>5</w:t>
            </w:r>
            <w:r w:rsidR="00752C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4CABF5F0" w:rsidR="00F25D98" w:rsidRDefault="00770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34E970DE" w:rsidR="001E41F3" w:rsidRDefault="00EC10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F974C4" w:rsidRPr="00F974C4">
              <w:t>CR</w:t>
            </w:r>
            <w:proofErr w:type="spellEnd"/>
            <w:r w:rsidR="00F974C4" w:rsidRPr="00F974C4">
              <w:t xml:space="preserve"> to TS 38.101-3: </w:t>
            </w:r>
            <w:r w:rsidR="006F3A4B">
              <w:t>sub-cla</w:t>
            </w:r>
            <w:r w:rsidR="00272B60">
              <w:t>u</w:t>
            </w:r>
            <w:r w:rsidR="006F3A4B">
              <w:t>se</w:t>
            </w:r>
            <w:r w:rsidR="00272B60">
              <w:t>s</w:t>
            </w:r>
            <w:r w:rsidR="006F3A4B">
              <w:t xml:space="preserve"> numbering restructuring to accommodate NE-DC and NR-DC</w:t>
            </w:r>
            <w:bookmarkStart w:id="1" w:name="_GoBack"/>
            <w:bookmarkEnd w:id="1"/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73342054" w:rsidR="001E41F3" w:rsidRDefault="006F3A4B" w:rsidP="004668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InterDigital Inc.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56B872DA" w:rsidR="001E41F3" w:rsidRDefault="00466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25EF5E6C" w:rsidR="001E41F3" w:rsidRDefault="003921F2">
            <w:pPr>
              <w:pStyle w:val="CRCoverPage"/>
              <w:spacing w:after="0"/>
              <w:ind w:left="100"/>
              <w:rPr>
                <w:noProof/>
              </w:rPr>
            </w:pPr>
            <w:r w:rsidRPr="003921F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45C5C1F1" w:rsidR="001E41F3" w:rsidRDefault="009B2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D0B7A">
              <w:rPr>
                <w:noProof/>
              </w:rPr>
              <w:t>-</w:t>
            </w:r>
            <w:r>
              <w:rPr>
                <w:noProof/>
              </w:rPr>
              <w:t>4</w:t>
            </w:r>
            <w:r w:rsidR="006A3F1A">
              <w:rPr>
                <w:noProof/>
              </w:rPr>
              <w:t>-19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02A7D79F" w:rsidR="001E41F3" w:rsidRDefault="002D0B7A" w:rsidP="006A3F1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3C47B59" w:rsidR="001E41F3" w:rsidRDefault="006A3F1A" w:rsidP="006A3F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6F3A4B">
        <w:trPr>
          <w:trHeight w:val="305"/>
        </w:trPr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73489EA7" w:rsidR="001E41F3" w:rsidRDefault="006F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properly structured in terms of sub-clauses numbering.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ABEE9" w14:textId="66208F35" w:rsidR="00510863" w:rsidRDefault="00AA69D1" w:rsidP="00D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Transmiter power for DC 6.2B and its sub-clases has been re-numbered in order to be able to add under DC umbrella the rest of the combinations as EN-DC, NE-DC and NR-DC using a unique numbering structure rule.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643F752F" w:rsidR="001E41F3" w:rsidRDefault="002D0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6F3A4B">
              <w:rPr>
                <w:noProof/>
              </w:rPr>
              <w:t>is not properly structured in terms of numbering and it is hard to add new features in a structured way.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688496C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0AA2CC5" w:rsidR="001E41F3" w:rsidRDefault="007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06C1EBD2" w:rsidR="001E41F3" w:rsidRDefault="007E0F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87F4F8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3E1E9" w14:textId="77777777" w:rsidR="00A32CE6" w:rsidRDefault="00A32CE6">
      <w:r>
        <w:separator/>
      </w:r>
    </w:p>
  </w:endnote>
  <w:endnote w:type="continuationSeparator" w:id="0">
    <w:p w14:paraId="62809523" w14:textId="77777777" w:rsidR="00A32CE6" w:rsidRDefault="00A3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659FA" w14:textId="77777777" w:rsidR="00A32CE6" w:rsidRDefault="00A32CE6">
      <w:r>
        <w:separator/>
      </w:r>
    </w:p>
  </w:footnote>
  <w:footnote w:type="continuationSeparator" w:id="0">
    <w:p w14:paraId="0027BEFE" w14:textId="77777777" w:rsidR="00A32CE6" w:rsidRDefault="00A3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DA"/>
    <w:rsid w:val="00022E4A"/>
    <w:rsid w:val="00022F8C"/>
    <w:rsid w:val="000332AC"/>
    <w:rsid w:val="0005761A"/>
    <w:rsid w:val="00072E53"/>
    <w:rsid w:val="00080C09"/>
    <w:rsid w:val="000A6394"/>
    <w:rsid w:val="000A7169"/>
    <w:rsid w:val="000B201C"/>
    <w:rsid w:val="000B7FED"/>
    <w:rsid w:val="000C038A"/>
    <w:rsid w:val="000C4843"/>
    <w:rsid w:val="000C6598"/>
    <w:rsid w:val="000D6B6C"/>
    <w:rsid w:val="000F11F6"/>
    <w:rsid w:val="001141EB"/>
    <w:rsid w:val="00145D43"/>
    <w:rsid w:val="001508B6"/>
    <w:rsid w:val="00181936"/>
    <w:rsid w:val="00190C42"/>
    <w:rsid w:val="00192C46"/>
    <w:rsid w:val="001A08B3"/>
    <w:rsid w:val="001A7B60"/>
    <w:rsid w:val="001B52F0"/>
    <w:rsid w:val="001B7A65"/>
    <w:rsid w:val="001E41F3"/>
    <w:rsid w:val="0021159A"/>
    <w:rsid w:val="002252EB"/>
    <w:rsid w:val="0026004D"/>
    <w:rsid w:val="00262CEE"/>
    <w:rsid w:val="002640DD"/>
    <w:rsid w:val="00272B60"/>
    <w:rsid w:val="00275D12"/>
    <w:rsid w:val="00284FEB"/>
    <w:rsid w:val="002860C4"/>
    <w:rsid w:val="00287EFA"/>
    <w:rsid w:val="002A494E"/>
    <w:rsid w:val="002B5741"/>
    <w:rsid w:val="002C4019"/>
    <w:rsid w:val="002D0B7A"/>
    <w:rsid w:val="00300F9D"/>
    <w:rsid w:val="00305409"/>
    <w:rsid w:val="003129FC"/>
    <w:rsid w:val="00335CF9"/>
    <w:rsid w:val="00336E7F"/>
    <w:rsid w:val="003609EF"/>
    <w:rsid w:val="0036231A"/>
    <w:rsid w:val="00373194"/>
    <w:rsid w:val="00374DD4"/>
    <w:rsid w:val="003921F2"/>
    <w:rsid w:val="00397F60"/>
    <w:rsid w:val="003A061E"/>
    <w:rsid w:val="003E1A36"/>
    <w:rsid w:val="00410371"/>
    <w:rsid w:val="004242F1"/>
    <w:rsid w:val="00431668"/>
    <w:rsid w:val="0043432E"/>
    <w:rsid w:val="00457104"/>
    <w:rsid w:val="004668C6"/>
    <w:rsid w:val="00470686"/>
    <w:rsid w:val="00474884"/>
    <w:rsid w:val="004B723D"/>
    <w:rsid w:val="004B75B7"/>
    <w:rsid w:val="004C2D69"/>
    <w:rsid w:val="004D26B9"/>
    <w:rsid w:val="004D34BC"/>
    <w:rsid w:val="004D5CBE"/>
    <w:rsid w:val="004F30FD"/>
    <w:rsid w:val="00510863"/>
    <w:rsid w:val="0051580D"/>
    <w:rsid w:val="00532C35"/>
    <w:rsid w:val="00534E67"/>
    <w:rsid w:val="005468CD"/>
    <w:rsid w:val="00547111"/>
    <w:rsid w:val="005529B7"/>
    <w:rsid w:val="005725CD"/>
    <w:rsid w:val="00592D74"/>
    <w:rsid w:val="005946B5"/>
    <w:rsid w:val="005C2939"/>
    <w:rsid w:val="005C3B9D"/>
    <w:rsid w:val="005E2C44"/>
    <w:rsid w:val="005E538E"/>
    <w:rsid w:val="0061744C"/>
    <w:rsid w:val="00620A41"/>
    <w:rsid w:val="00621188"/>
    <w:rsid w:val="00622A67"/>
    <w:rsid w:val="006257ED"/>
    <w:rsid w:val="006521A5"/>
    <w:rsid w:val="0065783A"/>
    <w:rsid w:val="006944B0"/>
    <w:rsid w:val="00695808"/>
    <w:rsid w:val="006A3F1A"/>
    <w:rsid w:val="006B46FB"/>
    <w:rsid w:val="006C04AD"/>
    <w:rsid w:val="006E21FB"/>
    <w:rsid w:val="006E35B1"/>
    <w:rsid w:val="006F3A4B"/>
    <w:rsid w:val="007139C9"/>
    <w:rsid w:val="0072743A"/>
    <w:rsid w:val="00752C60"/>
    <w:rsid w:val="00770452"/>
    <w:rsid w:val="00792342"/>
    <w:rsid w:val="007977A8"/>
    <w:rsid w:val="007B436F"/>
    <w:rsid w:val="007B512A"/>
    <w:rsid w:val="007B6BF5"/>
    <w:rsid w:val="007C2097"/>
    <w:rsid w:val="007D6A07"/>
    <w:rsid w:val="007E0F27"/>
    <w:rsid w:val="007F7259"/>
    <w:rsid w:val="008040A8"/>
    <w:rsid w:val="008279FA"/>
    <w:rsid w:val="00834C16"/>
    <w:rsid w:val="00843CED"/>
    <w:rsid w:val="008626E7"/>
    <w:rsid w:val="00870EE7"/>
    <w:rsid w:val="00883CB6"/>
    <w:rsid w:val="00891433"/>
    <w:rsid w:val="00893EAA"/>
    <w:rsid w:val="008A45A6"/>
    <w:rsid w:val="008E11D7"/>
    <w:rsid w:val="008E177F"/>
    <w:rsid w:val="008F53F3"/>
    <w:rsid w:val="008F686C"/>
    <w:rsid w:val="009052BD"/>
    <w:rsid w:val="009148DE"/>
    <w:rsid w:val="00917E9F"/>
    <w:rsid w:val="00925ED4"/>
    <w:rsid w:val="00926B26"/>
    <w:rsid w:val="00953A95"/>
    <w:rsid w:val="0097594D"/>
    <w:rsid w:val="0097727B"/>
    <w:rsid w:val="009777D9"/>
    <w:rsid w:val="00991B88"/>
    <w:rsid w:val="009A5753"/>
    <w:rsid w:val="009A579D"/>
    <w:rsid w:val="009B0684"/>
    <w:rsid w:val="009B27D2"/>
    <w:rsid w:val="009B722E"/>
    <w:rsid w:val="009E3297"/>
    <w:rsid w:val="009E5764"/>
    <w:rsid w:val="009F734F"/>
    <w:rsid w:val="00A246B6"/>
    <w:rsid w:val="00A26FB4"/>
    <w:rsid w:val="00A32CE6"/>
    <w:rsid w:val="00A47E70"/>
    <w:rsid w:val="00A50041"/>
    <w:rsid w:val="00A50704"/>
    <w:rsid w:val="00A50CF0"/>
    <w:rsid w:val="00A67CB9"/>
    <w:rsid w:val="00A7671C"/>
    <w:rsid w:val="00A85239"/>
    <w:rsid w:val="00AA2CBC"/>
    <w:rsid w:val="00AA69D1"/>
    <w:rsid w:val="00AC5820"/>
    <w:rsid w:val="00AD1CD8"/>
    <w:rsid w:val="00AE0866"/>
    <w:rsid w:val="00AE511E"/>
    <w:rsid w:val="00B224C3"/>
    <w:rsid w:val="00B258BB"/>
    <w:rsid w:val="00B35BF3"/>
    <w:rsid w:val="00B5113B"/>
    <w:rsid w:val="00B67B97"/>
    <w:rsid w:val="00B700A2"/>
    <w:rsid w:val="00B936D3"/>
    <w:rsid w:val="00B968C8"/>
    <w:rsid w:val="00BA3EC5"/>
    <w:rsid w:val="00BA51D9"/>
    <w:rsid w:val="00BB1D92"/>
    <w:rsid w:val="00BB5DFC"/>
    <w:rsid w:val="00BD279D"/>
    <w:rsid w:val="00BD6BB8"/>
    <w:rsid w:val="00C251A8"/>
    <w:rsid w:val="00C27A5A"/>
    <w:rsid w:val="00C42C4D"/>
    <w:rsid w:val="00C5735D"/>
    <w:rsid w:val="00C66BA2"/>
    <w:rsid w:val="00C83D53"/>
    <w:rsid w:val="00C8545B"/>
    <w:rsid w:val="00C919EB"/>
    <w:rsid w:val="00C95985"/>
    <w:rsid w:val="00CB1947"/>
    <w:rsid w:val="00CC5026"/>
    <w:rsid w:val="00CC68D0"/>
    <w:rsid w:val="00CC6F1D"/>
    <w:rsid w:val="00D03F9A"/>
    <w:rsid w:val="00D06D51"/>
    <w:rsid w:val="00D24991"/>
    <w:rsid w:val="00D36737"/>
    <w:rsid w:val="00D47A29"/>
    <w:rsid w:val="00D50255"/>
    <w:rsid w:val="00D70BA3"/>
    <w:rsid w:val="00D80798"/>
    <w:rsid w:val="00DE34CF"/>
    <w:rsid w:val="00E019AD"/>
    <w:rsid w:val="00E13F3D"/>
    <w:rsid w:val="00E34898"/>
    <w:rsid w:val="00E674EB"/>
    <w:rsid w:val="00EA05B9"/>
    <w:rsid w:val="00EA214C"/>
    <w:rsid w:val="00EB09B7"/>
    <w:rsid w:val="00EC105E"/>
    <w:rsid w:val="00EE7D7C"/>
    <w:rsid w:val="00EF43C5"/>
    <w:rsid w:val="00F2125A"/>
    <w:rsid w:val="00F25D98"/>
    <w:rsid w:val="00F300FB"/>
    <w:rsid w:val="00F3244C"/>
    <w:rsid w:val="00F42C96"/>
    <w:rsid w:val="00F673AF"/>
    <w:rsid w:val="00F80977"/>
    <w:rsid w:val="00F974C4"/>
    <w:rsid w:val="00FA7A9B"/>
    <w:rsid w:val="00FB44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05305-7662-4C54-9D05-0F443315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 Comsa</cp:lastModifiedBy>
  <cp:revision>13</cp:revision>
  <cp:lastPrinted>1900-01-01T08:00:00Z</cp:lastPrinted>
  <dcterms:created xsi:type="dcterms:W3CDTF">2019-03-27T15:42:00Z</dcterms:created>
  <dcterms:modified xsi:type="dcterms:W3CDTF">2019-03-29T18:24:00Z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